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BBD" w:rsidRPr="00103BCA" w:rsidRDefault="00990BBD" w:rsidP="00551CD3">
      <w:pPr>
        <w:spacing w:line="240" w:lineRule="auto"/>
        <w:jc w:val="right"/>
        <w:rPr>
          <w:lang w:eastAsia="pl-PL"/>
        </w:rPr>
      </w:pPr>
      <w:r w:rsidRPr="00103BCA">
        <w:rPr>
          <w:lang w:eastAsia="pl-PL"/>
        </w:rPr>
        <w:t xml:space="preserve">Zał. nr </w:t>
      </w:r>
      <w:r>
        <w:rPr>
          <w:lang w:eastAsia="pl-PL"/>
        </w:rPr>
        <w:t xml:space="preserve">5 </w:t>
      </w:r>
      <w:r w:rsidRPr="00103BCA">
        <w:rPr>
          <w:lang w:eastAsia="pl-PL"/>
        </w:rPr>
        <w:t xml:space="preserve">do </w:t>
      </w:r>
      <w:r>
        <w:rPr>
          <w:lang w:eastAsia="pl-PL"/>
        </w:rPr>
        <w:t xml:space="preserve">ZW 25/2019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990BBD" w:rsidRPr="003565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lang w:val="en-US" w:eastAsia="pl-PL"/>
              </w:rPr>
              <w:t xml:space="preserve">FACULTY </w:t>
            </w:r>
            <w:r>
              <w:rPr>
                <w:lang w:val="en-US" w:eastAsia="pl-PL"/>
              </w:rPr>
              <w:t>OF COMPUTER SCIENCE AND MANAGEMENT</w:t>
            </w:r>
            <w:r w:rsidRPr="00551CD3">
              <w:rPr>
                <w:lang w:val="en-US" w:eastAsia="pl-PL"/>
              </w:rPr>
              <w:t xml:space="preserve"> </w:t>
            </w:r>
          </w:p>
          <w:p w:rsidR="00990BBD" w:rsidRDefault="00990BB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</w:p>
          <w:p w:rsidR="00990BBD" w:rsidRDefault="00990BB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CARD</w:t>
            </w:r>
          </w:p>
          <w:p w:rsidR="00990BBD" w:rsidRPr="00551CD3" w:rsidRDefault="00990BB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b/>
                <w:bCs/>
                <w:lang w:val="en-US" w:eastAsia="pl-PL"/>
              </w:rPr>
              <w:t xml:space="preserve">in Polish </w:t>
            </w:r>
            <w:proofErr w:type="spellStart"/>
            <w:r>
              <w:rPr>
                <w:b/>
                <w:bCs/>
                <w:lang w:val="en-US" w:eastAsia="pl-PL"/>
              </w:rPr>
              <w:t>Zachowania</w:t>
            </w:r>
            <w:proofErr w:type="spellEnd"/>
            <w:r>
              <w:rPr>
                <w:b/>
                <w:bCs/>
                <w:lang w:val="en-US" w:eastAsia="pl-PL"/>
              </w:rPr>
              <w:t xml:space="preserve"> </w:t>
            </w:r>
            <w:proofErr w:type="spellStart"/>
            <w:r>
              <w:rPr>
                <w:b/>
                <w:bCs/>
                <w:lang w:val="en-US" w:eastAsia="pl-PL"/>
              </w:rPr>
              <w:t>Organizacyjne</w:t>
            </w:r>
            <w:proofErr w:type="spellEnd"/>
          </w:p>
          <w:p w:rsidR="00990BBD" w:rsidRPr="00551CD3" w:rsidRDefault="00990BB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Name </w:t>
            </w:r>
            <w:r>
              <w:rPr>
                <w:b/>
                <w:bCs/>
                <w:lang w:val="en-US" w:eastAsia="pl-PL"/>
              </w:rPr>
              <w:t>of subject in English</w:t>
            </w:r>
            <w:r w:rsidR="00481A4E">
              <w:rPr>
                <w:b/>
                <w:bCs/>
                <w:lang w:val="en-US" w:eastAsia="pl-PL"/>
              </w:rPr>
              <w:t xml:space="preserve"> </w:t>
            </w:r>
            <w:bookmarkStart w:id="1" w:name="_GoBack"/>
            <w:r>
              <w:rPr>
                <w:b/>
                <w:bCs/>
                <w:lang w:val="en-US" w:eastAsia="pl-PL"/>
              </w:rPr>
              <w:t>Organizational Behavior</w:t>
            </w:r>
            <w:bookmarkEnd w:id="1"/>
          </w:p>
          <w:p w:rsidR="00990BBD" w:rsidRPr="00551CD3" w:rsidRDefault="00990BB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Main</w:t>
            </w:r>
            <w:r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b/>
                <w:bCs/>
                <w:lang w:val="en-US" w:eastAsia="pl-PL"/>
              </w:rPr>
              <w:t>field</w:t>
            </w:r>
            <w:r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b/>
                <w:bCs/>
                <w:lang w:val="en-US" w:eastAsia="pl-PL"/>
              </w:rPr>
              <w:t xml:space="preserve">of study (if applicable): </w:t>
            </w:r>
            <w:r>
              <w:rPr>
                <w:b/>
                <w:bCs/>
                <w:lang w:val="en-US" w:eastAsia="pl-PL"/>
              </w:rPr>
              <w:t xml:space="preserve"> Management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</w:p>
          <w:p w:rsidR="00990BBD" w:rsidRDefault="00990BBD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 xml:space="preserve">Specialization (if applicable): </w:t>
            </w:r>
            <w:r w:rsidR="00481A4E">
              <w:rPr>
                <w:b/>
                <w:bCs/>
                <w:lang w:val="en-US" w:eastAsia="pl-PL"/>
              </w:rPr>
              <w:t>Business</w:t>
            </w:r>
            <w:r>
              <w:rPr>
                <w:b/>
                <w:bCs/>
                <w:lang w:val="en-US" w:eastAsia="pl-PL"/>
              </w:rPr>
              <w:t xml:space="preserve"> Management</w:t>
            </w:r>
          </w:p>
          <w:p w:rsidR="00990BBD" w:rsidRPr="00551CD3" w:rsidRDefault="00481A4E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Profile:  academic </w:t>
            </w:r>
          </w:p>
          <w:p w:rsidR="00990BBD" w:rsidRPr="00551CD3" w:rsidRDefault="00481A4E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>Level and form of studies: 1st level</w:t>
            </w:r>
          </w:p>
          <w:p w:rsidR="00990BBD" w:rsidRPr="00551CD3" w:rsidRDefault="00481A4E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Kind of subject: obligatory </w:t>
            </w:r>
          </w:p>
          <w:p w:rsidR="00990BBD" w:rsidRPr="00551CD3" w:rsidRDefault="00481A4E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b/>
                <w:bCs/>
                <w:lang w:val="en-US" w:eastAsia="pl-PL"/>
              </w:rPr>
              <w:t xml:space="preserve">Subject code </w:t>
            </w:r>
            <w:r w:rsidR="00990BBD">
              <w:rPr>
                <w:b/>
                <w:bCs/>
                <w:lang w:val="en-US" w:eastAsia="pl-PL"/>
              </w:rPr>
              <w:t>ZMZ 1027</w:t>
            </w: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Group of co</w:t>
            </w:r>
            <w:r w:rsidR="00481A4E">
              <w:rPr>
                <w:b/>
                <w:bCs/>
                <w:lang w:val="en-US" w:eastAsia="pl-PL"/>
              </w:rPr>
              <w:t>urses NO</w:t>
            </w:r>
          </w:p>
        </w:tc>
      </w:tr>
      <w:tr w:rsidR="00990BBD" w:rsidRPr="003565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990BBD" w:rsidRPr="00551CD3" w:rsidRDefault="00990BBD" w:rsidP="00551CD3">
      <w:pPr>
        <w:spacing w:line="240" w:lineRule="auto"/>
        <w:rPr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513"/>
        <w:gridCol w:w="1022"/>
        <w:gridCol w:w="1022"/>
        <w:gridCol w:w="1576"/>
        <w:gridCol w:w="1576"/>
        <w:gridCol w:w="1576"/>
      </w:tblGrid>
      <w:tr w:rsidR="00990BBD" w:rsidRPr="003565A5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990BBD" w:rsidRPr="003565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organized classes in University (</w:t>
            </w:r>
            <w:r>
              <w:rPr>
                <w:sz w:val="22"/>
                <w:lang w:val="en-US" w:eastAsia="pl-PL"/>
              </w:rPr>
              <w:t>ZZU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990BBD" w:rsidRPr="003565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AA13D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Number of hours of total student workload (</w:t>
            </w:r>
            <w:r>
              <w:rPr>
                <w:sz w:val="22"/>
                <w:lang w:val="en-US" w:eastAsia="pl-PL"/>
              </w:rPr>
              <w:t>CNPS</w:t>
            </w:r>
            <w:r w:rsidRPr="00551CD3">
              <w:rPr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 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990BBD" w:rsidRPr="003565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sz w:val="20"/>
                <w:lang w:eastAsia="pl-PL"/>
              </w:rPr>
              <w:t>grade</w:t>
            </w:r>
            <w:proofErr w:type="spellEnd"/>
            <w:r w:rsidRPr="00551CD3">
              <w:rPr>
                <w:sz w:val="20"/>
                <w:lang w:eastAsia="pl-PL"/>
              </w:rPr>
              <w:t>*</w:t>
            </w:r>
          </w:p>
        </w:tc>
      </w:tr>
      <w:tr w:rsidR="00990BBD" w:rsidRPr="00481A4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CA2DA5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>For group of courses mark final course</w:t>
            </w:r>
            <w:r>
              <w:rPr>
                <w:sz w:val="22"/>
                <w:lang w:val="en-US" w:eastAsia="pl-PL"/>
              </w:rPr>
              <w:t xml:space="preserve"> with </w:t>
            </w:r>
            <w:r w:rsidRPr="00551CD3">
              <w:rPr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990BBD" w:rsidRPr="003565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 xml:space="preserve">     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 xml:space="preserve">      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</w:p>
        </w:tc>
      </w:tr>
      <w:tr w:rsidR="00990BBD" w:rsidRPr="003565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</w:t>
            </w: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990BBD" w:rsidRPr="003565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AA13D5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51CD3">
              <w:rPr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sz w:val="20"/>
                <w:lang w:val="en-US" w:eastAsia="pl-PL"/>
              </w:rPr>
              <w:t>BK</w:t>
            </w:r>
            <w:r w:rsidRPr="00551CD3">
              <w:rPr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1.0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      1.0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</w:tbl>
    <w:p w:rsidR="00990BBD" w:rsidRPr="00551CD3" w:rsidRDefault="00990BBD" w:rsidP="00551CD3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*</w:t>
      </w:r>
      <w:proofErr w:type="spellStart"/>
      <w:r w:rsidRPr="00551CD3">
        <w:rPr>
          <w:sz w:val="12"/>
          <w:lang w:eastAsia="pl-PL"/>
        </w:rPr>
        <w:t>delete</w:t>
      </w:r>
      <w:proofErr w:type="spellEnd"/>
      <w:r w:rsidRPr="00551CD3">
        <w:rPr>
          <w:sz w:val="12"/>
          <w:lang w:eastAsia="pl-PL"/>
        </w:rPr>
        <w:t xml:space="preserve"> as </w:t>
      </w:r>
      <w:proofErr w:type="spellStart"/>
      <w:r w:rsidRPr="00551CD3">
        <w:rPr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990BBD" w:rsidRPr="00481A4E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990BBD" w:rsidRPr="00481A4E" w:rsidRDefault="00990BBD" w:rsidP="00AB1DB6">
            <w:pPr>
              <w:spacing w:after="0" w:line="240" w:lineRule="auto"/>
              <w:ind w:left="720" w:hanging="700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>1. Completed course in Organization and Management Field</w:t>
            </w:r>
          </w:p>
        </w:tc>
      </w:tr>
    </w:tbl>
    <w:p w:rsidR="00990BBD" w:rsidRPr="00551CD3" w:rsidRDefault="00990BBD" w:rsidP="00551CD3">
      <w:pPr>
        <w:spacing w:line="240" w:lineRule="auto"/>
        <w:rPr>
          <w:lang w:eastAsia="pl-PL"/>
        </w:rPr>
      </w:pPr>
      <w:r w:rsidRPr="00551CD3">
        <w:rPr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990BBD" w:rsidRPr="00481A4E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4" w:name="table04"/>
            <w:bookmarkEnd w:id="4"/>
            <w:r w:rsidRPr="00481A4E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lang w:val="en-US" w:eastAsia="pl-PL"/>
              </w:rPr>
              <w:t>C1 Understanding the essence and correctness of organizational behavior</w:t>
            </w:r>
          </w:p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lang w:val="en-US" w:eastAsia="pl-PL"/>
              </w:rPr>
              <w:t xml:space="preserve">C2 Identification of organizational behavior determinants and assessment of their </w:t>
            </w:r>
            <w:proofErr w:type="spellStart"/>
            <w:r w:rsidRPr="00481A4E">
              <w:rPr>
                <w:sz w:val="22"/>
                <w:lang w:val="en-US" w:eastAsia="pl-PL"/>
              </w:rPr>
              <w:t>impast</w:t>
            </w:r>
            <w:proofErr w:type="spellEnd"/>
            <w:r w:rsidRPr="00481A4E">
              <w:rPr>
                <w:sz w:val="22"/>
                <w:lang w:val="en-US" w:eastAsia="pl-PL"/>
              </w:rPr>
              <w:t xml:space="preserve"> on the organization’s functioning</w:t>
            </w:r>
          </w:p>
          <w:p w:rsidR="00990BBD" w:rsidRPr="00481A4E" w:rsidRDefault="00990BBD" w:rsidP="009126C5">
            <w:pPr>
              <w:pStyle w:val="HTML-wstpniesformatowany"/>
              <w:rPr>
                <w:lang w:val="en-US"/>
              </w:rPr>
            </w:pPr>
            <w:r w:rsidRPr="00481A4E">
              <w:rPr>
                <w:sz w:val="22"/>
                <w:lang w:val="en-US"/>
              </w:rPr>
              <w:t>C3 M</w:t>
            </w:r>
            <w:r w:rsidRPr="00481A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anagement of organizational behaviors of contemporary organizations</w:t>
            </w:r>
          </w:p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990BBD" w:rsidRPr="00481A4E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jc w:val="center"/>
              <w:rPr>
                <w:b/>
                <w:bCs/>
                <w:lang w:val="en-US" w:eastAsia="pl-PL"/>
              </w:rPr>
            </w:pPr>
          </w:p>
        </w:tc>
      </w:tr>
    </w:tbl>
    <w:p w:rsidR="00990BBD" w:rsidRPr="00551CD3" w:rsidRDefault="00990BBD" w:rsidP="00551CD3">
      <w:pPr>
        <w:spacing w:line="240" w:lineRule="auto"/>
        <w:rPr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990BBD" w:rsidRPr="00481A4E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551CD3">
              <w:rPr>
                <w:b/>
                <w:bCs/>
                <w:sz w:val="22"/>
                <w:lang w:val="en-US" w:eastAsia="pl-PL"/>
              </w:rPr>
              <w:t xml:space="preserve">SUBJECT </w:t>
            </w:r>
            <w:r>
              <w:rPr>
                <w:b/>
                <w:bCs/>
                <w:sz w:val="22"/>
                <w:lang w:val="en-US" w:eastAsia="pl-PL"/>
              </w:rPr>
              <w:t>LEARNING OUTCOMES</w:t>
            </w:r>
          </w:p>
          <w:p w:rsidR="00990BBD" w:rsidRPr="00551CD3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>relating to knowledge:</w:t>
            </w:r>
          </w:p>
          <w:p w:rsidR="00990BBD" w:rsidRPr="00481A4E" w:rsidRDefault="00990BBD" w:rsidP="001D6424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81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PEU_W01</w:t>
            </w:r>
            <w:r w:rsidRPr="00481A4E">
              <w:rPr>
                <w:lang w:val="en-US"/>
              </w:rPr>
              <w:t xml:space="preserve"> </w:t>
            </w:r>
            <w:r w:rsidRPr="00481A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Knows the meaning and goals shaping organizational behavior</w:t>
            </w:r>
          </w:p>
          <w:p w:rsidR="00990BBD" w:rsidRPr="00481A4E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 xml:space="preserve">PEU_W02 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Knows the </w:t>
            </w: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the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 xml:space="preserve"> conditions and their </w:t>
            </w: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impast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 xml:space="preserve"> on organizational behavior</w:t>
            </w:r>
          </w:p>
          <w:p w:rsidR="00990BBD" w:rsidRPr="00481A4E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 xml:space="preserve">PEU_W03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Knows the models and </w:t>
            </w: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mechanizm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 xml:space="preserve"> of their functioning in relation to creating </w:t>
            </w:r>
            <w:r w:rsidRPr="00481A4E">
              <w:rPr>
                <w:sz w:val="22"/>
                <w:szCs w:val="22"/>
                <w:lang w:val="en-US" w:eastAsia="pl-PL"/>
              </w:rPr>
              <w:lastRenderedPageBreak/>
              <w:t>organizational behavior</w:t>
            </w:r>
          </w:p>
          <w:p w:rsidR="00990BBD" w:rsidRPr="00481A4E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>relating to skills:</w:t>
            </w:r>
          </w:p>
          <w:p w:rsidR="00990BBD" w:rsidRPr="00481A4E" w:rsidRDefault="00990BBD" w:rsidP="00C56A40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81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PEU_U01</w:t>
            </w:r>
            <w:r w:rsidRPr="00481A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Is able to identify key factors shaping organizational behavior</w:t>
            </w:r>
          </w:p>
          <w:p w:rsidR="00990BBD" w:rsidRPr="00481A4E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 xml:space="preserve">PEU_U02 </w:t>
            </w:r>
            <w:r w:rsidRPr="00481A4E">
              <w:rPr>
                <w:sz w:val="22"/>
                <w:szCs w:val="22"/>
                <w:lang w:val="en-US" w:eastAsia="pl-PL"/>
              </w:rPr>
              <w:t>Is able to use tools for organizational behavior in practice</w:t>
            </w:r>
          </w:p>
          <w:p w:rsidR="00990BBD" w:rsidRPr="00481A4E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  <w:p w:rsidR="00990BBD" w:rsidRPr="00551CD3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>relating to social competences:</w:t>
            </w:r>
          </w:p>
          <w:p w:rsidR="00990BBD" w:rsidRPr="00F205A3" w:rsidRDefault="00990BBD" w:rsidP="00551CD3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CA2DA5">
              <w:rPr>
                <w:lang w:val="en-US" w:eastAsia="pl-PL"/>
              </w:rPr>
              <w:t>PEU_K01</w:t>
            </w:r>
            <w:r>
              <w:rPr>
                <w:lang w:val="en-US" w:eastAsia="pl-PL"/>
              </w:rPr>
              <w:t xml:space="preserve"> </w:t>
            </w:r>
            <w:r w:rsidRPr="00F205A3">
              <w:rPr>
                <w:sz w:val="22"/>
                <w:szCs w:val="22"/>
                <w:lang w:val="en-US" w:eastAsia="pl-PL"/>
              </w:rPr>
              <w:t xml:space="preserve">Is oriented </w:t>
            </w:r>
            <w:r>
              <w:rPr>
                <w:sz w:val="22"/>
                <w:szCs w:val="22"/>
                <w:lang w:val="en-US" w:eastAsia="pl-PL"/>
              </w:rPr>
              <w:t>on ethical and responsible attitudes in specific situation in the practice functioning of enterprise</w:t>
            </w:r>
          </w:p>
          <w:p w:rsidR="00990BBD" w:rsidRPr="00481A4E" w:rsidRDefault="00990BBD" w:rsidP="00F205A3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81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PEU_K02</w:t>
            </w:r>
            <w:r w:rsidRPr="00481A4E">
              <w:rPr>
                <w:lang w:val="en-US"/>
              </w:rPr>
              <w:t xml:space="preserve"> </w:t>
            </w:r>
            <w:r w:rsidRPr="00481A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 aware of the requirement to devote effort and time to assess the circumstances influencing on organizational behavior</w:t>
            </w:r>
          </w:p>
          <w:p w:rsidR="00990BBD" w:rsidRPr="00481A4E" w:rsidRDefault="00990BBD" w:rsidP="00F205A3">
            <w:pPr>
              <w:pStyle w:val="HTML-wstpniesformatowany"/>
              <w:rPr>
                <w:sz w:val="22"/>
                <w:szCs w:val="22"/>
                <w:lang w:val="en-US"/>
              </w:rPr>
            </w:pPr>
            <w:r w:rsidRPr="00481A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PEU_K03 </w:t>
            </w:r>
            <w:r w:rsidRPr="00481A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Has a fair view of the relation between supervisor and subordinates</w:t>
            </w:r>
          </w:p>
          <w:p w:rsidR="00990BBD" w:rsidRPr="00481A4E" w:rsidRDefault="00990BBD" w:rsidP="00A30DD8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</w:p>
        </w:tc>
      </w:tr>
      <w:tr w:rsidR="00990BBD" w:rsidRPr="00481A4E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</w:p>
        </w:tc>
      </w:tr>
    </w:tbl>
    <w:p w:rsidR="00990BBD" w:rsidRPr="00551CD3" w:rsidRDefault="00990BBD" w:rsidP="00551CD3">
      <w:pPr>
        <w:spacing w:line="240" w:lineRule="auto"/>
        <w:rPr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371"/>
        <w:gridCol w:w="1130"/>
      </w:tblGrid>
      <w:tr w:rsidR="00990BBD" w:rsidRPr="003565A5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A30DD8">
            <w:pPr>
              <w:spacing w:before="60" w:after="20" w:line="240" w:lineRule="auto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PROGRAM CONTENT</w:t>
            </w:r>
          </w:p>
        </w:tc>
      </w:tr>
      <w:tr w:rsidR="00990BBD" w:rsidRPr="003565A5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proofErr w:type="spellStart"/>
            <w:r w:rsidRPr="00FA2E7A">
              <w:rPr>
                <w:b/>
                <w:bCs/>
                <w:sz w:val="22"/>
                <w:szCs w:val="22"/>
                <w:lang w:eastAsia="pl-PL"/>
              </w:rPr>
              <w:t>Lectures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3565A5" w:rsidRDefault="00990BBD" w:rsidP="00FA2E7A">
            <w:pPr>
              <w:rPr>
                <w:b/>
                <w:sz w:val="18"/>
                <w:szCs w:val="18"/>
              </w:rPr>
            </w:pPr>
            <w:proofErr w:type="spellStart"/>
            <w:r w:rsidRPr="003565A5">
              <w:rPr>
                <w:b/>
                <w:sz w:val="18"/>
                <w:szCs w:val="18"/>
              </w:rPr>
              <w:t>Number</w:t>
            </w:r>
            <w:proofErr w:type="spellEnd"/>
            <w:r w:rsidRPr="003565A5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3565A5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 w:rsidRPr="00FA2E7A">
              <w:rPr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Genesis and essence of organizational behavior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B6046B" w:rsidRDefault="00990BBD" w:rsidP="00551CD3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 w:rsidRPr="00FA2E7A">
              <w:rPr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 xml:space="preserve">Determinants of organizational </w:t>
            </w: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behaviour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 xml:space="preserve">. Definitions and </w:t>
            </w: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interpreatations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 w:rsidRPr="00FA2E7A">
              <w:rPr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Individual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pl-PL"/>
              </w:rPr>
              <w:t>behavior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on </w:t>
            </w:r>
            <w:proofErr w:type="spellStart"/>
            <w:r>
              <w:rPr>
                <w:sz w:val="22"/>
                <w:szCs w:val="22"/>
                <w:lang w:eastAsia="pl-PL"/>
              </w:rPr>
              <w:t>organization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 w:rsidRPr="00FA2E7A">
              <w:rPr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Group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pl-PL"/>
              </w:rPr>
              <w:t>behavior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szCs w:val="22"/>
                <w:lang w:eastAsia="pl-PL"/>
              </w:rPr>
              <w:t>organization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 w:rsidRPr="00FA2E7A">
              <w:rPr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Inter –organizational behavior. Integration and competition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551CD3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 xml:space="preserve">Basic relation of the organization with environment. </w:t>
            </w:r>
            <w:proofErr w:type="spellStart"/>
            <w:r>
              <w:rPr>
                <w:sz w:val="22"/>
                <w:szCs w:val="22"/>
                <w:lang w:eastAsia="pl-PL"/>
              </w:rPr>
              <w:t>Cooperation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Strategic reaction of the organization toward environment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Methods and techniques for shaping organizational behavior and attitudes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551CD3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 xml:space="preserve">Leadership and styles of leading. </w:t>
            </w:r>
            <w:proofErr w:type="spellStart"/>
            <w:r>
              <w:rPr>
                <w:sz w:val="22"/>
                <w:szCs w:val="22"/>
                <w:lang w:eastAsia="pl-PL"/>
              </w:rPr>
              <w:t>Leader’s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pl-PL"/>
              </w:rPr>
              <w:t>competence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profile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Communication processes in organization. Communication tools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Negotiations. Methods and styles of negotiations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Organizational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pl-PL"/>
              </w:rPr>
              <w:t>culture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Behavior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pl-PL"/>
              </w:rPr>
              <w:t>ethics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szCs w:val="22"/>
                <w:lang w:eastAsia="pl-PL"/>
              </w:rPr>
              <w:t>organization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Lec 14 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Proofing of student’s level of knowledge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AA13D5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Recapitulation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sz w:val="22"/>
                <w:szCs w:val="22"/>
                <w:lang w:eastAsia="pl-PL"/>
              </w:rPr>
              <w:t>final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pl-PL"/>
              </w:rPr>
              <w:t>assessment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90BBD" w:rsidRPr="00FA2E7A" w:rsidRDefault="00990BBD" w:rsidP="00551CD3">
            <w:pPr>
              <w:spacing w:before="20" w:after="20" w:line="15" w:lineRule="atLeast"/>
              <w:rPr>
                <w:lang w:eastAsia="pl-PL"/>
              </w:rPr>
            </w:pPr>
            <w:r w:rsidRPr="00FA2E7A">
              <w:rPr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sz w:val="2"/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30</w:t>
            </w:r>
          </w:p>
        </w:tc>
      </w:tr>
    </w:tbl>
    <w:p w:rsidR="00990BBD" w:rsidRPr="00551CD3" w:rsidRDefault="00990BBD" w:rsidP="00551CD3">
      <w:pPr>
        <w:spacing w:line="240" w:lineRule="auto"/>
        <w:rPr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24"/>
        <w:gridCol w:w="7406"/>
        <w:gridCol w:w="1080"/>
      </w:tblGrid>
      <w:tr w:rsidR="00990BBD" w:rsidRPr="003565A5" w:rsidTr="00AB1DB6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FA2E7A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>
              <w:rPr>
                <w:b/>
                <w:bCs/>
                <w:sz w:val="22"/>
                <w:lang w:eastAsia="pl-PL"/>
              </w:rPr>
              <w:t>C</w:t>
            </w:r>
            <w:r w:rsidRPr="00551CD3">
              <w:rPr>
                <w:b/>
                <w:bCs/>
                <w:sz w:val="22"/>
                <w:lang w:eastAsia="pl-PL"/>
              </w:rPr>
              <w:t>lasses</w:t>
            </w:r>
            <w:proofErr w:type="spellEnd"/>
            <w:r w:rsidRPr="00551CD3">
              <w:rPr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CC4580" w:rsidRDefault="00990BBD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CC4580">
              <w:rPr>
                <w:sz w:val="22"/>
                <w:szCs w:val="22"/>
                <w:lang w:eastAsia="pl-PL"/>
              </w:rPr>
              <w:t>Leadership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"/>
                <w:lang w:eastAsia="pl-PL"/>
              </w:rPr>
              <w:t xml:space="preserve"> </w:t>
            </w:r>
            <w:r>
              <w:rPr>
                <w:sz w:val="22"/>
                <w:szCs w:val="22"/>
                <w:lang w:eastAsia="pl-PL"/>
              </w:rPr>
              <w:t xml:space="preserve">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Organizational behavior and leadership in international organization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>Solidarity in organization. About cohesion of group and organization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/>
              </w:rPr>
              <w:t>Together or not. Individuality vs. group activities regarding the effectiveness, efficiency and coherence of the organization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"/>
                <w:lang w:val="en-US" w:eastAsia="pl-PL"/>
              </w:rPr>
              <w:t xml:space="preserve">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AB1DB6" w:rsidRDefault="00990BBD" w:rsidP="00551CD3">
            <w:pPr>
              <w:spacing w:after="0" w:line="240" w:lineRule="auto"/>
              <w:rPr>
                <w:lang w:eastAsia="pl-PL"/>
              </w:rPr>
            </w:pPr>
            <w:r w:rsidRPr="00AB1DB6">
              <w:rPr>
                <w:sz w:val="22"/>
                <w:szCs w:val="22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6B5964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lang w:val="en-US" w:eastAsia="pl-PL"/>
              </w:rPr>
              <w:t>The importance of organizational culture for shaping organizational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CC4580" w:rsidRDefault="00990BBD" w:rsidP="006B5964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 xml:space="preserve"> 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AB1DB6" w:rsidRDefault="00990BBD" w:rsidP="00551CD3">
            <w:pPr>
              <w:spacing w:after="0" w:line="240" w:lineRule="auto"/>
              <w:rPr>
                <w:lang w:eastAsia="pl-PL"/>
              </w:rPr>
            </w:pPr>
            <w:r w:rsidRPr="00AB1DB6">
              <w:rPr>
                <w:sz w:val="22"/>
                <w:szCs w:val="22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6B5964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szCs w:val="22"/>
                <w:lang w:val="en-US"/>
              </w:rPr>
              <w:t xml:space="preserve">Is there a global culture, i.e. about the </w:t>
            </w:r>
            <w:proofErr w:type="spellStart"/>
            <w:r w:rsidRPr="00481A4E">
              <w:rPr>
                <w:sz w:val="22"/>
                <w:szCs w:val="22"/>
                <w:lang w:val="en-US"/>
              </w:rPr>
              <w:t>interpeneration</w:t>
            </w:r>
            <w:proofErr w:type="spellEnd"/>
            <w:r w:rsidRPr="00481A4E">
              <w:rPr>
                <w:sz w:val="22"/>
                <w:szCs w:val="22"/>
                <w:lang w:val="en-US"/>
              </w:rPr>
              <w:t xml:space="preserve"> of cultures in the organization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CC4580" w:rsidRDefault="00990BBD" w:rsidP="006B5964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 xml:space="preserve"> 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AB1DB6" w:rsidRDefault="00990BBD" w:rsidP="00551CD3">
            <w:pPr>
              <w:spacing w:after="0" w:line="240" w:lineRule="auto"/>
              <w:rPr>
                <w:lang w:eastAsia="pl-PL"/>
              </w:rPr>
            </w:pPr>
            <w:r w:rsidRPr="00AB1DB6">
              <w:rPr>
                <w:sz w:val="22"/>
                <w:szCs w:val="22"/>
                <w:lang w:eastAsia="pl-PL"/>
              </w:rPr>
              <w:lastRenderedPageBreak/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FA2E7A" w:rsidRDefault="00990BBD" w:rsidP="006B5964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Communication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szCs w:val="22"/>
                <w:lang w:eastAsia="pl-PL"/>
              </w:rPr>
              <w:t>organization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FA2E7A" w:rsidRDefault="00990BBD" w:rsidP="006B5964">
            <w:pPr>
              <w:spacing w:before="20" w:after="20" w:line="15" w:lineRule="atLeast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 w:rsidRPr="002909F4">
              <w:rPr>
                <w:sz w:val="22"/>
                <w:szCs w:val="22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6B5964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lang w:eastAsia="pl-PL"/>
              </w:rPr>
              <w:t>Motivation</w:t>
            </w:r>
            <w:proofErr w:type="spellEnd"/>
            <w:r>
              <w:rPr>
                <w:sz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lang w:eastAsia="pl-PL"/>
              </w:rPr>
              <w:t>organization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CC4580" w:rsidRDefault="00990BBD" w:rsidP="006B5964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Cl 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lang w:eastAsia="pl-PL"/>
              </w:rPr>
              <w:t>Decision</w:t>
            </w:r>
            <w:proofErr w:type="spellEnd"/>
            <w:r>
              <w:rPr>
                <w:sz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lang w:eastAsia="pl-PL"/>
              </w:rPr>
              <w:t>making</w:t>
            </w:r>
            <w:proofErr w:type="spellEnd"/>
            <w:r>
              <w:rPr>
                <w:sz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lang w:eastAsia="pl-PL"/>
              </w:rPr>
              <w:t>organization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Cl 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lang w:eastAsia="pl-PL"/>
              </w:rPr>
              <w:t>Conflicts</w:t>
            </w:r>
            <w:proofErr w:type="spellEnd"/>
            <w:r>
              <w:rPr>
                <w:sz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lang w:eastAsia="pl-PL"/>
              </w:rPr>
              <w:t>organization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Cl 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6B5964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lang w:val="en-US" w:eastAsia="pl-PL"/>
              </w:rPr>
              <w:t>Failures in shaping organizational behavior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 xml:space="preserve"> 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Cl 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6B5964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sz w:val="22"/>
                <w:lang w:val="en-US" w:eastAsia="pl-PL"/>
              </w:rPr>
              <w:t>Employee „difficult” in organization. Role of group and leader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r w:rsidRPr="00481A4E">
              <w:rPr>
                <w:sz w:val="22"/>
                <w:szCs w:val="22"/>
                <w:lang w:val="en-US" w:eastAsia="pl-PL"/>
              </w:rPr>
              <w:t xml:space="preserve">         </w:t>
            </w:r>
            <w:r>
              <w:rPr>
                <w:sz w:val="22"/>
                <w:szCs w:val="22"/>
                <w:lang w:eastAsia="pl-PL"/>
              </w:rPr>
              <w:t>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Cl 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szCs w:val="22"/>
                <w:lang w:eastAsia="pl-PL"/>
              </w:rPr>
              <w:t>Ethical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pl-PL"/>
              </w:rPr>
              <w:t>standards</w:t>
            </w:r>
            <w:proofErr w:type="spellEnd"/>
            <w:r>
              <w:rPr>
                <w:sz w:val="22"/>
                <w:szCs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szCs w:val="22"/>
                <w:lang w:eastAsia="pl-PL"/>
              </w:rPr>
              <w:t>organization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Cl 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lang w:eastAsia="pl-PL"/>
              </w:rPr>
              <w:t>Pathology</w:t>
            </w:r>
            <w:proofErr w:type="spellEnd"/>
            <w:r>
              <w:rPr>
                <w:sz w:val="22"/>
                <w:lang w:eastAsia="pl-PL"/>
              </w:rPr>
              <w:t xml:space="preserve"> in </w:t>
            </w:r>
            <w:proofErr w:type="spellStart"/>
            <w:r>
              <w:rPr>
                <w:sz w:val="22"/>
                <w:lang w:eastAsia="pl-PL"/>
              </w:rPr>
              <w:t>organization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2909F4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Cl 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proofErr w:type="spellStart"/>
            <w:r>
              <w:rPr>
                <w:sz w:val="22"/>
                <w:lang w:eastAsia="pl-PL"/>
              </w:rPr>
              <w:t>Recapitulation</w:t>
            </w:r>
            <w:proofErr w:type="spellEnd"/>
            <w:r>
              <w:rPr>
                <w:sz w:val="22"/>
                <w:lang w:eastAsia="pl-PL"/>
              </w:rPr>
              <w:t xml:space="preserve"> and </w:t>
            </w:r>
            <w:proofErr w:type="spellStart"/>
            <w:r>
              <w:rPr>
                <w:sz w:val="22"/>
                <w:lang w:eastAsia="pl-PL"/>
              </w:rPr>
              <w:t>final</w:t>
            </w:r>
            <w:proofErr w:type="spellEnd"/>
            <w:r>
              <w:rPr>
                <w:sz w:val="22"/>
                <w:lang w:eastAsia="pl-PL"/>
              </w:rPr>
              <w:t xml:space="preserve"> </w:t>
            </w:r>
            <w:proofErr w:type="spellStart"/>
            <w:r>
              <w:rPr>
                <w:sz w:val="22"/>
                <w:lang w:eastAsia="pl-PL"/>
              </w:rPr>
              <w:t>assessment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6B5964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 2</w:t>
            </w:r>
          </w:p>
        </w:tc>
      </w:tr>
      <w:tr w:rsidR="00990BBD" w:rsidRPr="003565A5" w:rsidTr="00AB1DB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6B5964">
            <w:pPr>
              <w:spacing w:after="0" w:line="240" w:lineRule="auto"/>
              <w:rPr>
                <w:lang w:eastAsia="pl-PL"/>
              </w:rPr>
            </w:pPr>
            <w:r w:rsidRPr="00FA2E7A">
              <w:rPr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CC4580" w:rsidRDefault="00990BBD" w:rsidP="006B5964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        30</w:t>
            </w:r>
          </w:p>
        </w:tc>
      </w:tr>
    </w:tbl>
    <w:p w:rsidR="00990BBD" w:rsidRPr="00551CD3" w:rsidRDefault="00990BBD" w:rsidP="00551CD3">
      <w:pPr>
        <w:spacing w:line="240" w:lineRule="auto"/>
        <w:rPr>
          <w:vanish/>
          <w:lang w:eastAsia="pl-PL"/>
        </w:rPr>
      </w:pPr>
      <w:bookmarkStart w:id="8" w:name="table08"/>
      <w:bookmarkEnd w:id="8"/>
    </w:p>
    <w:p w:rsidR="00990BBD" w:rsidRPr="00551CD3" w:rsidRDefault="00990BBD" w:rsidP="00551CD3">
      <w:pPr>
        <w:spacing w:line="240" w:lineRule="auto"/>
        <w:rPr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990BBD" w:rsidRPr="003565A5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</w:p>
          <w:p w:rsidR="00990BBD" w:rsidRPr="00551CD3" w:rsidRDefault="00990BBD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TEACHING TOOLS USED</w:t>
            </w:r>
          </w:p>
        </w:tc>
      </w:tr>
      <w:tr w:rsidR="00990BBD" w:rsidRPr="003565A5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 xml:space="preserve">N1. </w:t>
            </w:r>
            <w:r w:rsidRPr="00481A4E">
              <w:rPr>
                <w:sz w:val="22"/>
                <w:szCs w:val="22"/>
                <w:lang w:val="en-US" w:eastAsia="pl-PL"/>
              </w:rPr>
              <w:t xml:space="preserve">Lecture (passive </w:t>
            </w: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paricipation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>)</w:t>
            </w:r>
          </w:p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 xml:space="preserve">N2. </w:t>
            </w:r>
            <w:r w:rsidRPr="00481A4E">
              <w:rPr>
                <w:sz w:val="22"/>
                <w:szCs w:val="22"/>
                <w:lang w:val="en-US" w:eastAsia="pl-PL"/>
              </w:rPr>
              <w:t>Multi techniques (presentation)</w:t>
            </w:r>
          </w:p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 xml:space="preserve">N3. </w:t>
            </w: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Discusion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 xml:space="preserve"> (including Internet panels)</w:t>
            </w:r>
          </w:p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r w:rsidRPr="00481A4E">
              <w:rPr>
                <w:lang w:val="en-US" w:eastAsia="pl-PL"/>
              </w:rPr>
              <w:t xml:space="preserve">N4. </w:t>
            </w:r>
            <w:r w:rsidRPr="00481A4E">
              <w:rPr>
                <w:sz w:val="22"/>
                <w:szCs w:val="22"/>
                <w:lang w:val="en-US" w:eastAsia="pl-PL"/>
              </w:rPr>
              <w:t>Own work (literature studies)</w:t>
            </w:r>
          </w:p>
          <w:p w:rsidR="00990BBD" w:rsidRPr="00574EB3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 xml:space="preserve">N5. </w:t>
            </w:r>
            <w:r>
              <w:rPr>
                <w:sz w:val="22"/>
                <w:szCs w:val="22"/>
                <w:lang w:eastAsia="pl-PL"/>
              </w:rPr>
              <w:t xml:space="preserve">Case </w:t>
            </w:r>
            <w:proofErr w:type="spellStart"/>
            <w:r>
              <w:rPr>
                <w:sz w:val="22"/>
                <w:szCs w:val="22"/>
                <w:lang w:eastAsia="pl-PL"/>
              </w:rPr>
              <w:t>study</w:t>
            </w:r>
            <w:proofErr w:type="spellEnd"/>
          </w:p>
        </w:tc>
      </w:tr>
    </w:tbl>
    <w:p w:rsidR="00990BBD" w:rsidRDefault="00990BBD" w:rsidP="00551CD3">
      <w:pPr>
        <w:spacing w:line="240" w:lineRule="auto"/>
        <w:jc w:val="center"/>
        <w:rPr>
          <w:b/>
          <w:bCs/>
          <w:sz w:val="22"/>
          <w:lang w:val="en-US" w:eastAsia="pl-PL"/>
        </w:rPr>
      </w:pPr>
    </w:p>
    <w:p w:rsidR="00990BBD" w:rsidRPr="00551CD3" w:rsidRDefault="00990BBD" w:rsidP="00551CD3">
      <w:pPr>
        <w:spacing w:line="240" w:lineRule="auto"/>
        <w:jc w:val="center"/>
        <w:rPr>
          <w:lang w:val="en-US" w:eastAsia="pl-PL"/>
        </w:rPr>
      </w:pPr>
      <w:r w:rsidRPr="00551CD3">
        <w:rPr>
          <w:b/>
          <w:bCs/>
          <w:sz w:val="22"/>
          <w:lang w:val="en-US" w:eastAsia="pl-PL"/>
        </w:rPr>
        <w:t xml:space="preserve">EVALUATION OF SUBJECT </w:t>
      </w:r>
      <w:r>
        <w:rPr>
          <w:b/>
          <w:bCs/>
          <w:sz w:val="22"/>
          <w:lang w:val="en-US" w:eastAsia="pl-PL"/>
        </w:rPr>
        <w:t xml:space="preserve">LEARNING OUTCOMES </w:t>
      </w:r>
      <w:r w:rsidRPr="00551CD3">
        <w:rPr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68"/>
        <w:gridCol w:w="3838"/>
        <w:gridCol w:w="3879"/>
      </w:tblGrid>
      <w:tr w:rsidR="00990BBD" w:rsidRPr="00481A4E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1503EC">
            <w:pPr>
              <w:spacing w:after="0" w:line="240" w:lineRule="auto"/>
              <w:rPr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b/>
                <w:bCs/>
                <w:lang w:val="en-US" w:eastAsia="pl-PL"/>
              </w:rPr>
              <w:t xml:space="preserve"> </w:t>
            </w:r>
            <w:r w:rsidRPr="00551CD3">
              <w:rPr>
                <w:lang w:val="en-US" w:eastAsia="pl-PL"/>
              </w:rPr>
              <w:t xml:space="preserve">(F – forming (during semester), </w:t>
            </w:r>
            <w:r>
              <w:rPr>
                <w:lang w:val="en-US" w:eastAsia="pl-PL"/>
              </w:rPr>
              <w:t>P</w:t>
            </w:r>
            <w:r w:rsidRPr="00551CD3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sz w:val="22"/>
                <w:lang w:eastAsia="pl-PL"/>
              </w:rPr>
              <w:t>outcomes</w:t>
            </w:r>
            <w:proofErr w:type="spellEnd"/>
            <w:r>
              <w:rPr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A30DD8">
            <w:pPr>
              <w:spacing w:after="0" w:line="240" w:lineRule="auto"/>
              <w:rPr>
                <w:lang w:val="en-US" w:eastAsia="pl-PL"/>
              </w:rPr>
            </w:pPr>
            <w:r w:rsidRPr="00551CD3">
              <w:rPr>
                <w:sz w:val="22"/>
                <w:lang w:val="en-US" w:eastAsia="pl-PL"/>
              </w:rPr>
              <w:t xml:space="preserve">Way of evaluating </w:t>
            </w:r>
            <w:r>
              <w:rPr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sz w:val="22"/>
                <w:lang w:val="en-US" w:eastAsia="pl-PL"/>
              </w:rPr>
              <w:t>achievement</w:t>
            </w:r>
          </w:p>
        </w:tc>
      </w:tr>
      <w:tr w:rsidR="00990BBD" w:rsidRPr="003565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0156EE" w:rsidRDefault="00990BBD" w:rsidP="000156EE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0156EE">
              <w:rPr>
                <w:rFonts w:ascii="Times New Roman" w:hAnsi="Times New Roman" w:cs="Times New Roman"/>
                <w:sz w:val="24"/>
                <w:szCs w:val="24"/>
              </w:rPr>
              <w:t xml:space="preserve">PEU_W01, PEU_W02  </w:t>
            </w:r>
          </w:p>
          <w:p w:rsidR="00990BBD" w:rsidRPr="00551CD3" w:rsidRDefault="00990BBD" w:rsidP="000156EE">
            <w:pPr>
              <w:spacing w:after="0" w:line="240" w:lineRule="auto"/>
              <w:rPr>
                <w:lang w:eastAsia="pl-PL"/>
              </w:rPr>
            </w:pPr>
            <w:r w:rsidRPr="000156EE">
              <w:rPr>
                <w:lang w:eastAsia="pl-PL"/>
              </w:rPr>
              <w:t>PEU_W03</w:t>
            </w:r>
            <w:r>
              <w:rPr>
                <w:lang w:eastAsia="pl-PL"/>
              </w:rPr>
              <w:t xml:space="preserve">, </w:t>
            </w:r>
            <w:r w:rsidRPr="00481A4E">
              <w:rPr>
                <w:lang w:eastAsia="pl-PL"/>
              </w:rPr>
              <w:t xml:space="preserve">PEU_K01, </w:t>
            </w:r>
            <w:r>
              <w:t>PEU_K03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AC17C0" w:rsidRDefault="00990BBD" w:rsidP="00AC17C0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</w:rPr>
            </w:pPr>
            <w:r w:rsidRPr="00AC17C0">
              <w:rPr>
                <w:rFonts w:ascii="Times New Roman" w:hAnsi="Times New Roman" w:cs="Times New Roman"/>
                <w:sz w:val="22"/>
                <w:szCs w:val="22"/>
              </w:rPr>
              <w:t xml:space="preserve">Activity </w:t>
            </w:r>
            <w:proofErr w:type="spellStart"/>
            <w:r w:rsidRPr="00AC17C0">
              <w:rPr>
                <w:rFonts w:ascii="Times New Roman" w:hAnsi="Times New Roman" w:cs="Times New Roman"/>
                <w:sz w:val="22"/>
                <w:szCs w:val="22"/>
              </w:rPr>
              <w:t>measurement</w:t>
            </w:r>
            <w:proofErr w:type="spellEnd"/>
            <w:r w:rsidRPr="00AC17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C17C0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  <w:proofErr w:type="spellEnd"/>
            <w:r w:rsidRPr="00AC17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C17C0">
              <w:rPr>
                <w:rFonts w:ascii="Times New Roman" w:hAnsi="Times New Roman" w:cs="Times New Roman"/>
                <w:sz w:val="22"/>
                <w:szCs w:val="22"/>
              </w:rPr>
              <w:t>class</w:t>
            </w:r>
            <w:proofErr w:type="spellEnd"/>
            <w:r w:rsidRPr="00AC17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C17C0">
              <w:rPr>
                <w:rFonts w:ascii="Times New Roman" w:hAnsi="Times New Roman" w:cs="Times New Roman"/>
                <w:sz w:val="22"/>
                <w:szCs w:val="22"/>
              </w:rPr>
              <w:t>attendance</w:t>
            </w:r>
            <w:proofErr w:type="spellEnd"/>
          </w:p>
          <w:p w:rsidR="00990BBD" w:rsidRPr="00AC17C0" w:rsidRDefault="00990BBD" w:rsidP="00551CD3">
            <w:pPr>
              <w:spacing w:after="0" w:line="240" w:lineRule="auto"/>
              <w:rPr>
                <w:lang w:eastAsia="pl-PL"/>
              </w:rPr>
            </w:pPr>
          </w:p>
        </w:tc>
      </w:tr>
      <w:tr w:rsidR="00990BBD" w:rsidRPr="00481A4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_W02</w:t>
            </w:r>
            <w:r>
              <w:rPr>
                <w:lang w:eastAsia="pl-PL"/>
              </w:rPr>
              <w:t xml:space="preserve">, PEU_W03, </w:t>
            </w:r>
            <w:r w:rsidRPr="00C56A40">
              <w:t>PEU_U01</w:t>
            </w:r>
            <w:r>
              <w:t xml:space="preserve">, </w:t>
            </w:r>
            <w:r w:rsidRPr="00CA2DA5">
              <w:rPr>
                <w:lang w:eastAsia="pl-PL"/>
              </w:rPr>
              <w:t>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AC17C0">
            <w:pPr>
              <w:pStyle w:val="HTML-wstpniesformatowany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81A4E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Measurement by assessing the level of presentation preparation</w:t>
            </w:r>
          </w:p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</w:p>
        </w:tc>
      </w:tr>
      <w:tr w:rsidR="00990BBD" w:rsidRPr="00481A4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551CD3">
              <w:rPr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1D6424">
              <w:rPr>
                <w:lang w:eastAsia="pl-PL"/>
              </w:rPr>
              <w:t>PEU_W01</w:t>
            </w:r>
            <w:r>
              <w:rPr>
                <w:lang w:eastAsia="pl-PL"/>
              </w:rPr>
              <w:t xml:space="preserve">, </w:t>
            </w:r>
            <w:r w:rsidRPr="000156EE">
              <w:t>PEU_W02</w:t>
            </w:r>
            <w:r>
              <w:t xml:space="preserve">, </w:t>
            </w:r>
            <w:r w:rsidRPr="000156EE">
              <w:rPr>
                <w:lang w:eastAsia="pl-PL"/>
              </w:rPr>
              <w:t>PEU_W03</w:t>
            </w:r>
            <w:r>
              <w:rPr>
                <w:lang w:eastAsia="pl-PL"/>
              </w:rPr>
              <w:t xml:space="preserve">, </w:t>
            </w:r>
            <w:r w:rsidRPr="00481A4E">
              <w:rPr>
                <w:lang w:eastAsia="pl-PL"/>
              </w:rPr>
              <w:t xml:space="preserve">PEU_K01, </w:t>
            </w:r>
            <w:r>
              <w:t>PEU_K03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Mesurement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 xml:space="preserve"> by assessing the preparation for discussion</w:t>
            </w:r>
          </w:p>
        </w:tc>
      </w:tr>
      <w:tr w:rsidR="00990BBD" w:rsidRPr="00481A4E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t>F4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1D6424" w:rsidRDefault="00990BBD" w:rsidP="00551CD3">
            <w:pPr>
              <w:spacing w:after="0" w:line="240" w:lineRule="auto"/>
              <w:rPr>
                <w:lang w:eastAsia="pl-PL"/>
              </w:rPr>
            </w:pPr>
            <w:r w:rsidRPr="00F1743F">
              <w:rPr>
                <w:lang w:eastAsia="pl-PL"/>
              </w:rPr>
              <w:t>PE</w:t>
            </w:r>
            <w:r>
              <w:rPr>
                <w:lang w:eastAsia="pl-PL"/>
              </w:rPr>
              <w:t>U</w:t>
            </w:r>
            <w:r w:rsidRPr="00F1743F">
              <w:rPr>
                <w:lang w:eastAsia="pl-PL"/>
              </w:rPr>
              <w:t>_W02</w:t>
            </w:r>
            <w:r>
              <w:rPr>
                <w:lang w:eastAsia="pl-PL"/>
              </w:rPr>
              <w:t xml:space="preserve">, </w:t>
            </w:r>
            <w:r w:rsidRPr="00F205A3">
              <w:rPr>
                <w:lang w:eastAsia="pl-PL"/>
              </w:rPr>
              <w:t>PEU_K02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 w:rsidRPr="00481A4E">
              <w:rPr>
                <w:sz w:val="22"/>
                <w:szCs w:val="22"/>
                <w:lang w:val="en-US" w:eastAsia="pl-PL"/>
              </w:rPr>
              <w:t>Messurement</w:t>
            </w:r>
            <w:proofErr w:type="spellEnd"/>
            <w:r w:rsidRPr="00481A4E">
              <w:rPr>
                <w:sz w:val="22"/>
                <w:szCs w:val="22"/>
                <w:lang w:val="en-US" w:eastAsia="pl-PL"/>
              </w:rPr>
              <w:t xml:space="preserve"> by evaluation own studies</w:t>
            </w:r>
          </w:p>
        </w:tc>
      </w:tr>
      <w:tr w:rsidR="00990BBD" w:rsidRPr="003565A5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eastAsia="pl-PL"/>
              </w:rPr>
            </w:pPr>
            <w:r w:rsidRPr="00281407">
              <w:rPr>
                <w:b/>
                <w:sz w:val="22"/>
                <w:lang w:eastAsia="pl-PL"/>
              </w:rPr>
              <w:t>C</w:t>
            </w:r>
            <w:r>
              <w:rPr>
                <w:sz w:val="22"/>
                <w:lang w:eastAsia="pl-PL"/>
              </w:rPr>
              <w:t xml:space="preserve"> = 0,25F1 + 0.25F2 + 0,25F3 + 0,25F4</w:t>
            </w:r>
          </w:p>
        </w:tc>
      </w:tr>
    </w:tbl>
    <w:p w:rsidR="00990BBD" w:rsidRPr="00551CD3" w:rsidRDefault="00990BBD" w:rsidP="00551CD3">
      <w:pPr>
        <w:spacing w:line="240" w:lineRule="auto"/>
        <w:rPr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990BBD" w:rsidRPr="003565A5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before="60" w:after="40" w:line="225" w:lineRule="atLeast"/>
              <w:jc w:val="center"/>
              <w:rPr>
                <w:b/>
                <w:bCs/>
                <w:lang w:eastAsia="pl-PL"/>
              </w:rPr>
            </w:pPr>
          </w:p>
          <w:p w:rsidR="00990BBD" w:rsidRPr="00551CD3" w:rsidRDefault="00990BBD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551CD3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990BBD" w:rsidRPr="003565A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Default="00990BBD" w:rsidP="00551CD3">
            <w:pPr>
              <w:spacing w:after="60" w:line="240" w:lineRule="auto"/>
              <w:rPr>
                <w:b/>
                <w:bCs/>
                <w:caps/>
                <w:u w:val="single"/>
                <w:lang w:eastAsia="pl-PL"/>
              </w:rPr>
            </w:pPr>
            <w:r w:rsidRPr="00551CD3">
              <w:rPr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:rsidR="00990BBD" w:rsidRDefault="00990BBD" w:rsidP="0099485A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438"/>
              <w:rPr>
                <w:szCs w:val="18"/>
              </w:rPr>
            </w:pPr>
            <w:r w:rsidRPr="00002712">
              <w:rPr>
                <w:szCs w:val="18"/>
              </w:rPr>
              <w:t>Gros U. ,Zachowania organizacyjne w teorii i praktyce, PWN, Warszawa, 2003</w:t>
            </w:r>
          </w:p>
          <w:p w:rsidR="00990BBD" w:rsidRPr="00002712" w:rsidRDefault="00990BBD" w:rsidP="0099485A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438"/>
              <w:rPr>
                <w:szCs w:val="18"/>
              </w:rPr>
            </w:pPr>
            <w:r>
              <w:rPr>
                <w:szCs w:val="18"/>
              </w:rPr>
              <w:t xml:space="preserve">Kmiotek K., Piecuch T., Zachowania organizacyjne. Teoria i przykłady, </w:t>
            </w:r>
            <w:proofErr w:type="spellStart"/>
            <w:r>
              <w:rPr>
                <w:szCs w:val="18"/>
              </w:rPr>
              <w:t>Difin</w:t>
            </w:r>
            <w:proofErr w:type="spellEnd"/>
            <w:r>
              <w:rPr>
                <w:szCs w:val="18"/>
              </w:rPr>
              <w:t>, Warszawa 2012</w:t>
            </w:r>
          </w:p>
          <w:p w:rsidR="00990BBD" w:rsidRDefault="00990BBD" w:rsidP="0099485A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438"/>
              <w:rPr>
                <w:szCs w:val="18"/>
              </w:rPr>
            </w:pPr>
            <w:r w:rsidRPr="00002712">
              <w:rPr>
                <w:szCs w:val="18"/>
              </w:rPr>
              <w:t xml:space="preserve">Kuc B.R., Moczydłowska J., Zachowania organizacyjne, </w:t>
            </w:r>
            <w:proofErr w:type="spellStart"/>
            <w:r w:rsidRPr="00002712">
              <w:rPr>
                <w:szCs w:val="18"/>
              </w:rPr>
              <w:t>D</w:t>
            </w:r>
            <w:r>
              <w:rPr>
                <w:szCs w:val="18"/>
              </w:rPr>
              <w:t>ifin</w:t>
            </w:r>
            <w:proofErr w:type="spellEnd"/>
            <w:r w:rsidRPr="00002712">
              <w:rPr>
                <w:szCs w:val="18"/>
              </w:rPr>
              <w:t>, Warszawa, 2009</w:t>
            </w:r>
          </w:p>
          <w:p w:rsidR="00990BBD" w:rsidRPr="00F046EF" w:rsidRDefault="00990BBD" w:rsidP="0099485A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438"/>
              <w:rPr>
                <w:szCs w:val="18"/>
              </w:rPr>
            </w:pPr>
            <w:r w:rsidRPr="00F046EF">
              <w:rPr>
                <w:szCs w:val="18"/>
              </w:rPr>
              <w:t>Potocki</w:t>
            </w:r>
            <w:r>
              <w:rPr>
                <w:szCs w:val="18"/>
              </w:rPr>
              <w:t xml:space="preserve"> A., </w:t>
            </w:r>
            <w:r w:rsidRPr="00F046EF">
              <w:rPr>
                <w:szCs w:val="18"/>
              </w:rPr>
              <w:t>Zachowania organizacyjne Wybrane zagadnienia</w:t>
            </w:r>
            <w:r>
              <w:rPr>
                <w:szCs w:val="18"/>
              </w:rPr>
              <w:t xml:space="preserve">, </w:t>
            </w:r>
            <w:proofErr w:type="spellStart"/>
            <w:r w:rsidRPr="00002712">
              <w:rPr>
                <w:szCs w:val="18"/>
              </w:rPr>
              <w:t>D</w:t>
            </w:r>
            <w:r>
              <w:rPr>
                <w:szCs w:val="18"/>
              </w:rPr>
              <w:t>ifin</w:t>
            </w:r>
            <w:proofErr w:type="spellEnd"/>
            <w:r w:rsidRPr="00002712">
              <w:rPr>
                <w:szCs w:val="18"/>
              </w:rPr>
              <w:t>, Warszawa, 200</w:t>
            </w:r>
            <w:r>
              <w:rPr>
                <w:szCs w:val="18"/>
              </w:rPr>
              <w:t>5</w:t>
            </w:r>
          </w:p>
          <w:p w:rsidR="00990BBD" w:rsidRPr="00F046EF" w:rsidRDefault="00990BBD" w:rsidP="0099485A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0" w:line="240" w:lineRule="auto"/>
              <w:ind w:left="438"/>
              <w:rPr>
                <w:szCs w:val="18"/>
              </w:rPr>
            </w:pPr>
            <w:proofErr w:type="spellStart"/>
            <w:r>
              <w:t>Robbins</w:t>
            </w:r>
            <w:proofErr w:type="spellEnd"/>
            <w:r>
              <w:t xml:space="preserve"> S.P., Zachowania w organizacji, PWE Warszawa 2004</w:t>
            </w:r>
          </w:p>
          <w:p w:rsidR="00990BBD" w:rsidRDefault="00990BBD" w:rsidP="0099485A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990BBD" w:rsidRPr="0099485A" w:rsidRDefault="00990BBD" w:rsidP="0099485A">
            <w:pPr>
              <w:spacing w:after="60" w:line="240" w:lineRule="auto"/>
              <w:rPr>
                <w:lang w:eastAsia="pl-PL"/>
              </w:rPr>
            </w:pPr>
            <w:r w:rsidRPr="00551CD3">
              <w:rPr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990BBD" w:rsidRDefault="00990BBD" w:rsidP="0099485A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B27CD9">
              <w:rPr>
                <w:szCs w:val="18"/>
              </w:rPr>
              <w:t>Bednarska-Wnuk</w:t>
            </w:r>
            <w:r>
              <w:rPr>
                <w:szCs w:val="18"/>
              </w:rPr>
              <w:t xml:space="preserve"> I.</w:t>
            </w:r>
            <w:r w:rsidRPr="00B27CD9">
              <w:rPr>
                <w:szCs w:val="18"/>
              </w:rPr>
              <w:t>, Michalak</w:t>
            </w:r>
            <w:r>
              <w:rPr>
                <w:szCs w:val="18"/>
              </w:rPr>
              <w:t xml:space="preserve"> J.M,</w:t>
            </w:r>
            <w:r w:rsidRPr="00B27CD9">
              <w:rPr>
                <w:szCs w:val="18"/>
              </w:rPr>
              <w:t xml:space="preserve"> Świątek-Barylska</w:t>
            </w:r>
            <w:r>
              <w:rPr>
                <w:szCs w:val="18"/>
              </w:rPr>
              <w:t xml:space="preserve"> I., Z</w:t>
            </w:r>
            <w:r w:rsidRPr="00B27CD9">
              <w:rPr>
                <w:szCs w:val="18"/>
              </w:rPr>
              <w:t xml:space="preserve">achowania organizacyjne. Organizacja jako przestrzeń kształtowania </w:t>
            </w:r>
            <w:proofErr w:type="spellStart"/>
            <w:r w:rsidRPr="00B27CD9">
              <w:rPr>
                <w:szCs w:val="18"/>
              </w:rPr>
              <w:t>zachowań</w:t>
            </w:r>
            <w:proofErr w:type="spellEnd"/>
            <w:r w:rsidRPr="00B27CD9">
              <w:rPr>
                <w:szCs w:val="18"/>
              </w:rPr>
              <w:t xml:space="preserve"> pracowników</w:t>
            </w:r>
            <w:r>
              <w:rPr>
                <w:szCs w:val="18"/>
              </w:rPr>
              <w:t>, Wydawnictwo Uniwersytetu Łódzkiego, Łódź 2015</w:t>
            </w:r>
          </w:p>
          <w:p w:rsidR="00990BBD" w:rsidRPr="00F046EF" w:rsidRDefault="00990BBD" w:rsidP="0099485A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r w:rsidRPr="00F046EF">
              <w:rPr>
                <w:szCs w:val="18"/>
              </w:rPr>
              <w:t>Kołodziejczak</w:t>
            </w:r>
            <w:r>
              <w:rPr>
                <w:szCs w:val="18"/>
              </w:rPr>
              <w:t xml:space="preserve"> M.</w:t>
            </w:r>
            <w:r w:rsidRPr="00F046EF">
              <w:rPr>
                <w:szCs w:val="18"/>
              </w:rPr>
              <w:t>,</w:t>
            </w:r>
            <w:r>
              <w:rPr>
                <w:szCs w:val="18"/>
              </w:rPr>
              <w:t xml:space="preserve"> </w:t>
            </w:r>
            <w:r w:rsidRPr="00F046EF">
              <w:rPr>
                <w:szCs w:val="18"/>
              </w:rPr>
              <w:t>Czajkowska</w:t>
            </w:r>
            <w:r>
              <w:rPr>
                <w:szCs w:val="18"/>
              </w:rPr>
              <w:t xml:space="preserve"> M.</w:t>
            </w:r>
            <w:r w:rsidRPr="00F046EF">
              <w:rPr>
                <w:szCs w:val="18"/>
              </w:rPr>
              <w:t>, Januszkiewicz</w:t>
            </w:r>
            <w:r>
              <w:rPr>
                <w:szCs w:val="18"/>
              </w:rPr>
              <w:t xml:space="preserve"> K., </w:t>
            </w:r>
            <w:r w:rsidRPr="00F046EF">
              <w:rPr>
                <w:szCs w:val="18"/>
              </w:rPr>
              <w:t>Zachowania organizacyjne Relacje społeczne w przestrzeni zmian</w:t>
            </w:r>
            <w:r>
              <w:rPr>
                <w:szCs w:val="18"/>
              </w:rPr>
              <w:t>, Wydawnictwo Uniwersytetu Łódzkiego, Łódź 2015</w:t>
            </w:r>
          </w:p>
          <w:p w:rsidR="00990BBD" w:rsidRDefault="00990BBD" w:rsidP="0099485A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proofErr w:type="spellStart"/>
            <w:r>
              <w:rPr>
                <w:szCs w:val="18"/>
              </w:rPr>
              <w:t>Penc</w:t>
            </w:r>
            <w:proofErr w:type="spellEnd"/>
            <w:r>
              <w:rPr>
                <w:szCs w:val="18"/>
              </w:rPr>
              <w:t xml:space="preserve"> J. Zachowania organizacyjne w przedsiębiorstwie, </w:t>
            </w:r>
            <w:r w:rsidRPr="00B27CD9">
              <w:rPr>
                <w:szCs w:val="18"/>
              </w:rPr>
              <w:t>Wolters Kluwer</w:t>
            </w:r>
            <w:r>
              <w:rPr>
                <w:szCs w:val="18"/>
              </w:rPr>
              <w:t>, Warszawa 2011</w:t>
            </w:r>
          </w:p>
          <w:p w:rsidR="00990BBD" w:rsidRPr="0099485A" w:rsidRDefault="00990BBD" w:rsidP="0099485A">
            <w:pPr>
              <w:numPr>
                <w:ilvl w:val="0"/>
                <w:numId w:val="2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Cs w:val="18"/>
              </w:rPr>
            </w:pPr>
            <w:proofErr w:type="spellStart"/>
            <w:r w:rsidRPr="00F046EF">
              <w:rPr>
                <w:szCs w:val="18"/>
              </w:rPr>
              <w:t>Szaban</w:t>
            </w:r>
            <w:proofErr w:type="spellEnd"/>
            <w:r>
              <w:rPr>
                <w:szCs w:val="18"/>
              </w:rPr>
              <w:t xml:space="preserve"> J., Z</w:t>
            </w:r>
            <w:r w:rsidRPr="00F046EF">
              <w:rPr>
                <w:szCs w:val="18"/>
              </w:rPr>
              <w:t>achowania organizacyjne Aspekt międzykulturowy</w:t>
            </w:r>
            <w:r>
              <w:rPr>
                <w:szCs w:val="18"/>
              </w:rPr>
              <w:t>, Wydawnictwo Adam Marszałek, Warszawa 2007</w:t>
            </w:r>
          </w:p>
        </w:tc>
      </w:tr>
      <w:tr w:rsidR="00990BBD" w:rsidRPr="00481A4E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481A4E" w:rsidRDefault="00990BBD" w:rsidP="00551CD3">
            <w:pPr>
              <w:spacing w:after="0" w:line="210" w:lineRule="atLeast"/>
              <w:rPr>
                <w:b/>
                <w:bCs/>
                <w:lang w:eastAsia="pl-PL"/>
              </w:rPr>
            </w:pPr>
          </w:p>
          <w:p w:rsidR="00990BBD" w:rsidRPr="00481A4E" w:rsidRDefault="00990BBD" w:rsidP="00551CD3">
            <w:pPr>
              <w:spacing w:after="0" w:line="210" w:lineRule="atLeast"/>
              <w:rPr>
                <w:b/>
                <w:bCs/>
                <w:lang w:eastAsia="pl-PL"/>
              </w:rPr>
            </w:pPr>
          </w:p>
          <w:p w:rsidR="00990BBD" w:rsidRPr="00551CD3" w:rsidRDefault="00990BBD" w:rsidP="00551CD3">
            <w:pPr>
              <w:spacing w:after="0" w:line="210" w:lineRule="atLeast"/>
              <w:rPr>
                <w:lang w:val="en-US" w:eastAsia="pl-PL"/>
              </w:rPr>
            </w:pPr>
            <w:r w:rsidRPr="00551CD3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90BBD" w:rsidRPr="003565A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90BBD" w:rsidRPr="00551CD3" w:rsidRDefault="00990BBD" w:rsidP="00551CD3">
            <w:pPr>
              <w:spacing w:after="0" w:line="240" w:lineRule="auto"/>
              <w:rPr>
                <w:lang w:val="en-US" w:eastAsia="pl-PL"/>
              </w:rPr>
            </w:pPr>
            <w:proofErr w:type="spellStart"/>
            <w:r>
              <w:rPr>
                <w:b/>
                <w:bCs/>
                <w:lang w:val="en-GB"/>
              </w:rPr>
              <w:t>Prof.</w:t>
            </w:r>
            <w:proofErr w:type="spellEnd"/>
            <w:r>
              <w:rPr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b/>
                <w:bCs/>
                <w:lang w:val="en-GB"/>
              </w:rPr>
              <w:t>dr</w:t>
            </w:r>
            <w:proofErr w:type="spellEnd"/>
            <w:r>
              <w:rPr>
                <w:b/>
                <w:bCs/>
                <w:lang w:val="en-GB"/>
              </w:rPr>
              <w:t xml:space="preserve"> hab. </w:t>
            </w:r>
            <w:proofErr w:type="spellStart"/>
            <w:r>
              <w:rPr>
                <w:b/>
                <w:bCs/>
                <w:lang w:val="en-GB"/>
              </w:rPr>
              <w:t>inż</w:t>
            </w:r>
            <w:proofErr w:type="spellEnd"/>
            <w:r>
              <w:rPr>
                <w:b/>
                <w:bCs/>
                <w:lang w:val="en-GB"/>
              </w:rPr>
              <w:t xml:space="preserve">. </w:t>
            </w:r>
            <w:r w:rsidRPr="00002712">
              <w:rPr>
                <w:b/>
                <w:bCs/>
              </w:rPr>
              <w:t xml:space="preserve">Zbigniew Malara, </w:t>
            </w:r>
            <w:hyperlink r:id="rId6" w:history="1">
              <w:r w:rsidRPr="00B3005F">
                <w:rPr>
                  <w:rStyle w:val="Hipercze"/>
                  <w:b/>
                  <w:bCs/>
                </w:rPr>
                <w:t>zbigniew.malara@pwr.edu.pl</w:t>
              </w:r>
            </w:hyperlink>
          </w:p>
        </w:tc>
      </w:tr>
    </w:tbl>
    <w:p w:rsidR="00990BBD" w:rsidRDefault="00990BBD" w:rsidP="00551CD3">
      <w:pPr>
        <w:spacing w:after="0" w:line="240" w:lineRule="auto"/>
        <w:rPr>
          <w:lang w:val="en-US" w:eastAsia="pl-PL"/>
        </w:rPr>
      </w:pPr>
    </w:p>
    <w:p w:rsidR="00990BBD" w:rsidRDefault="00990BBD" w:rsidP="00551CD3">
      <w:pPr>
        <w:spacing w:after="0" w:line="240" w:lineRule="auto"/>
        <w:rPr>
          <w:lang w:val="en-US" w:eastAsia="pl-PL"/>
        </w:rPr>
      </w:pPr>
    </w:p>
    <w:p w:rsidR="00990BBD" w:rsidRPr="00551CD3" w:rsidRDefault="00990BBD" w:rsidP="00551CD3">
      <w:pPr>
        <w:spacing w:after="0" w:line="240" w:lineRule="auto"/>
        <w:rPr>
          <w:lang w:val="en-US" w:eastAsia="pl-PL"/>
        </w:rPr>
      </w:pPr>
      <w:r>
        <w:rPr>
          <w:lang w:val="en-US" w:eastAsia="pl-PL"/>
        </w:rPr>
        <w:t>*delete if not necessary</w:t>
      </w:r>
    </w:p>
    <w:sectPr w:rsidR="00990BBD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712"/>
    <w:rsid w:val="000156EE"/>
    <w:rsid w:val="00087F16"/>
    <w:rsid w:val="00103BCA"/>
    <w:rsid w:val="00125A18"/>
    <w:rsid w:val="00140757"/>
    <w:rsid w:val="00147564"/>
    <w:rsid w:val="001503EC"/>
    <w:rsid w:val="0016450C"/>
    <w:rsid w:val="001D6424"/>
    <w:rsid w:val="002302A0"/>
    <w:rsid w:val="00281407"/>
    <w:rsid w:val="002909F4"/>
    <w:rsid w:val="00331DD7"/>
    <w:rsid w:val="003565A5"/>
    <w:rsid w:val="003B6762"/>
    <w:rsid w:val="003B6C96"/>
    <w:rsid w:val="003B7CCA"/>
    <w:rsid w:val="003C337D"/>
    <w:rsid w:val="003E2378"/>
    <w:rsid w:val="0043763A"/>
    <w:rsid w:val="00481A4E"/>
    <w:rsid w:val="004B0143"/>
    <w:rsid w:val="004F16C4"/>
    <w:rsid w:val="0055078F"/>
    <w:rsid w:val="00551CD3"/>
    <w:rsid w:val="00571FEF"/>
    <w:rsid w:val="00574EB3"/>
    <w:rsid w:val="005B4948"/>
    <w:rsid w:val="005D50A9"/>
    <w:rsid w:val="005E15C5"/>
    <w:rsid w:val="00686555"/>
    <w:rsid w:val="006B5964"/>
    <w:rsid w:val="006C63BA"/>
    <w:rsid w:val="006F0FC4"/>
    <w:rsid w:val="006F2115"/>
    <w:rsid w:val="00710494"/>
    <w:rsid w:val="00726225"/>
    <w:rsid w:val="00726D83"/>
    <w:rsid w:val="00734A61"/>
    <w:rsid w:val="0077451C"/>
    <w:rsid w:val="00795A00"/>
    <w:rsid w:val="007C4F91"/>
    <w:rsid w:val="00885AA4"/>
    <w:rsid w:val="008D5923"/>
    <w:rsid w:val="008E023A"/>
    <w:rsid w:val="009126C5"/>
    <w:rsid w:val="00946E5B"/>
    <w:rsid w:val="00990BBD"/>
    <w:rsid w:val="0099485A"/>
    <w:rsid w:val="009C0D7F"/>
    <w:rsid w:val="00A30DD8"/>
    <w:rsid w:val="00A407D8"/>
    <w:rsid w:val="00AA13D5"/>
    <w:rsid w:val="00AB1DB6"/>
    <w:rsid w:val="00AC17C0"/>
    <w:rsid w:val="00B122FF"/>
    <w:rsid w:val="00B27CD9"/>
    <w:rsid w:val="00B3005F"/>
    <w:rsid w:val="00B6046B"/>
    <w:rsid w:val="00BA602F"/>
    <w:rsid w:val="00C25E8B"/>
    <w:rsid w:val="00C36460"/>
    <w:rsid w:val="00C43264"/>
    <w:rsid w:val="00C56A40"/>
    <w:rsid w:val="00C9396C"/>
    <w:rsid w:val="00CA2DA5"/>
    <w:rsid w:val="00CC4580"/>
    <w:rsid w:val="00D509FD"/>
    <w:rsid w:val="00D5178F"/>
    <w:rsid w:val="00D76775"/>
    <w:rsid w:val="00ED538D"/>
    <w:rsid w:val="00EE7D5A"/>
    <w:rsid w:val="00F03D27"/>
    <w:rsid w:val="00F046EF"/>
    <w:rsid w:val="00F1743F"/>
    <w:rsid w:val="00F205A3"/>
    <w:rsid w:val="00F47F04"/>
    <w:rsid w:val="00F56B81"/>
    <w:rsid w:val="00F86C4F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E023A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rsid w:val="00912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rsid w:val="009948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E023A"/>
    <w:rPr>
      <w:rFonts w:ascii="Tahoma" w:hAnsi="Tahoma" w:cs="Tahoma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rsid w:val="009126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rsid w:val="009948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476466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47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47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47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7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147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bigniew.malar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F75ED5EF</Template>
  <TotalTime>1</TotalTime>
  <Pages>4</Pages>
  <Words>928</Words>
  <Characters>5568</Characters>
  <Application>Microsoft Office Word</Application>
  <DocSecurity>4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6484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Iwona Obiedzińska</cp:lastModifiedBy>
  <cp:revision>2</cp:revision>
  <cp:lastPrinted>2019-01-18T07:41:00Z</cp:lastPrinted>
  <dcterms:created xsi:type="dcterms:W3CDTF">2020-03-20T13:26:00Z</dcterms:created>
  <dcterms:modified xsi:type="dcterms:W3CDTF">2020-03-20T13:26:00Z</dcterms:modified>
</cp:coreProperties>
</file>